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13FF0" w14:textId="77777777" w:rsidR="00CC0035" w:rsidRDefault="00CC0035" w:rsidP="00CC003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HILL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7A0EBFB6" w14:textId="77777777" w:rsidR="00CC0035" w:rsidRDefault="00CC0035" w:rsidP="00CC0035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2DDAE0B" w14:textId="77777777" w:rsidR="00CC0035" w:rsidRDefault="00CC0035" w:rsidP="00CC0035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D6A9877" w14:textId="77777777" w:rsidR="00CC0035" w:rsidRDefault="00CC0035" w:rsidP="00CC003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Leicester into lands</w:t>
      </w:r>
    </w:p>
    <w:p w14:paraId="6D67D71B" w14:textId="77777777" w:rsidR="00CC0035" w:rsidRDefault="00CC0035" w:rsidP="00CC003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of John </w:t>
      </w:r>
      <w:proofErr w:type="spellStart"/>
      <w:r>
        <w:rPr>
          <w:rFonts w:eastAsia="Times New Roman" w:cs="Times New Roman"/>
          <w:szCs w:val="24"/>
        </w:rPr>
        <w:t>Brokesby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43B42AC2" w14:textId="77777777" w:rsidR="00CC0035" w:rsidRDefault="00CC0035" w:rsidP="00CC003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1D9295E" w14:textId="77777777" w:rsidR="00CC0035" w:rsidRDefault="00CC0035" w:rsidP="00CC003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pp.101-2)</w:t>
      </w:r>
    </w:p>
    <w:p w14:paraId="3314F3A2" w14:textId="77777777" w:rsidR="00CC0035" w:rsidRDefault="00CC0035" w:rsidP="00CC0035">
      <w:pPr>
        <w:pStyle w:val="NoSpacing"/>
        <w:rPr>
          <w:rFonts w:eastAsia="Times New Roman" w:cs="Times New Roman"/>
          <w:szCs w:val="24"/>
        </w:rPr>
      </w:pPr>
    </w:p>
    <w:p w14:paraId="45D36AB0" w14:textId="77777777" w:rsidR="00CC0035" w:rsidRDefault="00CC0035" w:rsidP="00CC0035">
      <w:pPr>
        <w:pStyle w:val="NoSpacing"/>
        <w:rPr>
          <w:rFonts w:eastAsia="Times New Roman" w:cs="Times New Roman"/>
          <w:szCs w:val="24"/>
        </w:rPr>
      </w:pPr>
    </w:p>
    <w:p w14:paraId="5AB0BDCC" w14:textId="77777777" w:rsidR="00CC0035" w:rsidRDefault="00CC0035" w:rsidP="00CC003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July 2023</w:t>
      </w:r>
    </w:p>
    <w:p w14:paraId="5B2131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E7715" w14:textId="77777777" w:rsidR="00CC0035" w:rsidRDefault="00CC0035" w:rsidP="009139A6">
      <w:r>
        <w:separator/>
      </w:r>
    </w:p>
  </w:endnote>
  <w:endnote w:type="continuationSeparator" w:id="0">
    <w:p w14:paraId="4AC2B1D1" w14:textId="77777777" w:rsidR="00CC0035" w:rsidRDefault="00CC00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986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C02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6F5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EB76A" w14:textId="77777777" w:rsidR="00CC0035" w:rsidRDefault="00CC0035" w:rsidP="009139A6">
      <w:r>
        <w:separator/>
      </w:r>
    </w:p>
  </w:footnote>
  <w:footnote w:type="continuationSeparator" w:id="0">
    <w:p w14:paraId="4EA3B836" w14:textId="77777777" w:rsidR="00CC0035" w:rsidRDefault="00CC00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D1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0C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686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3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003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B8118"/>
  <w15:chartTrackingRefBased/>
  <w15:docId w15:val="{98680058-1AC5-4B80-86D1-DAEA0AE5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2023-07-26T19:49:00Z</dcterms:created>
  <dcterms:modified xsi:type="dcterms:W3CDTF">2023-07-26T19:53:00Z</dcterms:modified>
</cp:coreProperties>
</file>